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7328F" w14:textId="77777777" w:rsidR="00E43E0A" w:rsidRDefault="00E43E0A" w:rsidP="00E43E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BLOUNT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fl.1480)</w:t>
      </w:r>
    </w:p>
    <w:p w14:paraId="7D4B8BEF" w14:textId="77777777" w:rsidR="00E43E0A" w:rsidRDefault="00E43E0A" w:rsidP="00E43E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Burton on Trent.</w:t>
      </w:r>
    </w:p>
    <w:p w14:paraId="564456EB" w14:textId="77777777" w:rsidR="00E43E0A" w:rsidRDefault="00E43E0A" w:rsidP="00E43E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C76265" w14:textId="77777777" w:rsidR="00E43E0A" w:rsidRDefault="00E43E0A" w:rsidP="00E43E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167B2E" w14:textId="77777777" w:rsidR="00E43E0A" w:rsidRDefault="00E43E0A" w:rsidP="00E43E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Jun.1480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Haretoppe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Burton on Trent(q.v.) was pardoned for not appearing</w:t>
      </w:r>
    </w:p>
    <w:p w14:paraId="4B808048" w14:textId="77777777" w:rsidR="00E43E0A" w:rsidRDefault="00E43E0A" w:rsidP="00E43E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 answer him touching a debt of 40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s.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(C.P.R. 1476-85 p.185)</w:t>
      </w:r>
    </w:p>
    <w:p w14:paraId="1BC62BA4" w14:textId="77777777" w:rsidR="00E43E0A" w:rsidRDefault="00E43E0A" w:rsidP="00E43E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84F21F" w14:textId="77777777" w:rsidR="00E43E0A" w:rsidRDefault="00E43E0A" w:rsidP="00E43E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4943F0" w14:textId="77777777" w:rsidR="00E43E0A" w:rsidRDefault="00E43E0A" w:rsidP="00E43E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November 2021</w:t>
      </w:r>
    </w:p>
    <w:p w14:paraId="1C7BB08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07463" w14:textId="77777777" w:rsidR="00E43E0A" w:rsidRDefault="00E43E0A" w:rsidP="009139A6">
      <w:r>
        <w:separator/>
      </w:r>
    </w:p>
  </w:endnote>
  <w:endnote w:type="continuationSeparator" w:id="0">
    <w:p w14:paraId="38FE7BB8" w14:textId="77777777" w:rsidR="00E43E0A" w:rsidRDefault="00E43E0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FBCA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2757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1B27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F4776" w14:textId="77777777" w:rsidR="00E43E0A" w:rsidRDefault="00E43E0A" w:rsidP="009139A6">
      <w:r>
        <w:separator/>
      </w:r>
    </w:p>
  </w:footnote>
  <w:footnote w:type="continuationSeparator" w:id="0">
    <w:p w14:paraId="566B90B9" w14:textId="77777777" w:rsidR="00E43E0A" w:rsidRDefault="00E43E0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D95D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F24E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854D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E0A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43E0A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2C3A4"/>
  <w15:chartTrackingRefBased/>
  <w15:docId w15:val="{9EB35FBA-690B-49E4-B091-6FBDEC76E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2021-11-26T12:04:00Z</dcterms:created>
  <dcterms:modified xsi:type="dcterms:W3CDTF">2021-11-26T12:04:00Z</dcterms:modified>
</cp:coreProperties>
</file>